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56A4" w14:textId="4C4FBA46" w:rsidR="00535962" w:rsidRPr="00F7167E" w:rsidRDefault="00DB7546" w:rsidP="0012439A">
      <w:pPr>
        <w:pStyle w:val="Sinespaciado"/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7F04AE03" wp14:editId="12366F51">
            <wp:simplePos x="0" y="0"/>
            <wp:positionH relativeFrom="column">
              <wp:posOffset>581025</wp:posOffset>
            </wp:positionH>
            <wp:positionV relativeFrom="paragraph">
              <wp:posOffset>-323850</wp:posOffset>
            </wp:positionV>
            <wp:extent cx="1057275" cy="507365"/>
            <wp:effectExtent l="0" t="0" r="9525" b="6985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DB7546"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0E90ACEE" wp14:editId="407389AE">
                <wp:simplePos x="0" y="0"/>
                <wp:positionH relativeFrom="column">
                  <wp:posOffset>7181850</wp:posOffset>
                </wp:positionH>
                <wp:positionV relativeFrom="paragraph">
                  <wp:posOffset>-819150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18234301" w14:textId="33C5F913" w:rsidR="00DB7546" w:rsidRPr="00194981" w:rsidRDefault="00DB7546" w:rsidP="00DB7546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CDEEE-MAE-PEUR-2022-00</w:t>
                                          </w:r>
                                          <w:r w:rsidR="000D104C">
                                            <w:rPr>
                                              <w:rStyle w:val="Style6"/>
                                            </w:rPr>
                                            <w:t>1</w:t>
                                          </w:r>
                                          <w:r w:rsidR="001A1150">
                                            <w:rPr>
                                              <w:rStyle w:val="Style6"/>
                                            </w:rPr>
                                            <w:t>8</w:t>
                                          </w:r>
                                        </w:p>
                                        <w:p w14:paraId="1BCE34E3" w14:textId="77777777" w:rsidR="00DB7546" w:rsidRPr="00523656" w:rsidRDefault="00691A6D" w:rsidP="00DB7546"/>
                                      </w:sdtContent>
                                    </w:sdt>
                                    <w:p w14:paraId="50CFB2CB" w14:textId="77777777" w:rsidR="00DB7546" w:rsidRPr="00535962" w:rsidRDefault="00691A6D" w:rsidP="00DB7546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0AF6C7" w14:textId="77777777" w:rsidR="00DB7546" w:rsidRPr="00CA0E82" w:rsidRDefault="00DB7546" w:rsidP="00DB7546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AA12BF" w14:textId="718B9C75" w:rsidR="00DB7546" w:rsidRPr="00194981" w:rsidRDefault="00DB7546" w:rsidP="00DB7546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3000001</w:t>
                                  </w:r>
                                  <w:r w:rsidR="000D104C">
                                    <w:rPr>
                                      <w:rStyle w:val="Style6"/>
                                    </w:rPr>
                                    <w:t>591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D12D13" w14:textId="77777777" w:rsidR="00DB7546" w:rsidRPr="00CA0E82" w:rsidRDefault="00DB7546" w:rsidP="00DB7546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65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90ACEE" id="Grupo 24" o:spid="_x0000_s1026" style="position:absolute;margin-left:565.5pt;margin-top:-64.5pt;width:171.75pt;height:80.95pt;z-index:251710464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">
                <v:group id="Group 3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18234301" w14:textId="33C5F913" w:rsidR="00DB7546" w:rsidRPr="00194981" w:rsidRDefault="00DB7546" w:rsidP="00DB7546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CDEEE-MAE-PEUR-2022-00</w:t>
                                    </w:r>
                                    <w:r w:rsidR="000D104C">
                                      <w:rPr>
                                        <w:rStyle w:val="Style6"/>
                                      </w:rPr>
                                      <w:t>1</w:t>
                                    </w:r>
                                    <w:r w:rsidR="001A1150">
                                      <w:rPr>
                                        <w:rStyle w:val="Style6"/>
                                      </w:rPr>
                                      <w:t>8</w:t>
                                    </w:r>
                                  </w:p>
                                  <w:p w14:paraId="1BCE34E3" w14:textId="77777777" w:rsidR="00DB7546" w:rsidRPr="00523656" w:rsidRDefault="00691A6D" w:rsidP="00DB7546"/>
                                </w:sdtContent>
                              </w:sdt>
                              <w:p w14:paraId="50CFB2CB" w14:textId="77777777" w:rsidR="00DB7546" w:rsidRPr="00535962" w:rsidRDefault="00691A6D" w:rsidP="00DB7546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4B0AF6C7" w14:textId="77777777" w:rsidR="00DB7546" w:rsidRPr="00CA0E82" w:rsidRDefault="00DB7546" w:rsidP="00DB754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7EAA12BF" w14:textId="718B9C75" w:rsidR="00DB7546" w:rsidRPr="00194981" w:rsidRDefault="00DB7546" w:rsidP="00DB7546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3000001</w:t>
                            </w:r>
                            <w:r w:rsidR="000D104C">
                              <w:rPr>
                                <w:rStyle w:val="Style6"/>
                              </w:rPr>
                              <w:t>591</w:t>
                            </w:r>
                          </w:p>
                        </w:txbxContent>
                      </v:textbox>
                    </v:shape>
                    <v:shape id="Text Box 9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15D12D13" w14:textId="77777777" w:rsidR="00DB7546" w:rsidRPr="00CA0E82" w:rsidRDefault="00DB7546" w:rsidP="00DB7546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4" style="position:absolute;left:9151;top:765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  <w:r w:rsidR="00E2286C" w:rsidRPr="00E2286C">
        <w:rPr>
          <w:rStyle w:val="Institucion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69CE47E" wp14:editId="2AF87167">
                <wp:simplePos x="0" y="0"/>
                <wp:positionH relativeFrom="column">
                  <wp:posOffset>1924050</wp:posOffset>
                </wp:positionH>
                <wp:positionV relativeFrom="paragraph">
                  <wp:posOffset>9525</wp:posOffset>
                </wp:positionV>
                <wp:extent cx="4848225" cy="352425"/>
                <wp:effectExtent l="0" t="0" r="9525" b="9525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1085067702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14:paraId="27397A55" w14:textId="77777777" w:rsidR="00E2286C" w:rsidRPr="0035699A" w:rsidRDefault="00E2286C" w:rsidP="00E2286C">
                                    <w:pPr>
                                      <w:jc w:val="center"/>
                                    </w:pPr>
                                    <w:r w:rsidRPr="007A2683">
                                      <w:t>CORPORACIÓN DOMINICANA DE EMPRESAS ELÉCTRICAS ESTATALES (CDEEE)</w:t>
                                    </w:r>
                                    <w:r>
                                      <w:t xml:space="preserve"> </w:t>
                                    </w:r>
                                    <w:r w:rsidRPr="0035699A">
                                      <w:t>CENTRAL TERMOELÉCTRICA PUNTA CATALINA (CTPC)</w:t>
                                    </w:r>
                                  </w:p>
                                  <w:p w14:paraId="6316D6CF" w14:textId="77777777" w:rsidR="00E2286C" w:rsidRDefault="00E2286C" w:rsidP="00E2286C"/>
                                  <w:p w14:paraId="7E3BAB6C" w14:textId="77777777" w:rsidR="00E2286C" w:rsidRPr="007A2683" w:rsidRDefault="00E2286C" w:rsidP="00E2286C"/>
                                  <w:p w14:paraId="522C4179" w14:textId="77777777" w:rsidR="00E2286C" w:rsidRPr="007A2683" w:rsidRDefault="00691A6D" w:rsidP="00E2286C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</w:p>
                                </w:sdtContent>
                              </w:sdt>
                              <w:p w14:paraId="06D8A6E3" w14:textId="77777777" w:rsidR="00E2286C" w:rsidRPr="002E1412" w:rsidRDefault="00691A6D" w:rsidP="00E2286C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CE47E" id="Text Box 16" o:spid="_x0000_s1035" type="#_x0000_t202" style="position:absolute;margin-left:151.5pt;margin-top:.75pt;width:381.75pt;height:2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sdt>
                          <w:sdtPr>
                            <w:rPr>
                              <w:rStyle w:val="Style6"/>
                            </w:rPr>
                            <w:alias w:val="Nombre de la Institución"/>
                            <w:tag w:val="Nombre de la Institución"/>
                            <w:id w:val="-1085067702"/>
                          </w:sdtPr>
                          <w:sdtEndPr>
                            <w:rPr>
                              <w:rStyle w:val="Style6"/>
                            </w:rPr>
                          </w:sdtEndPr>
                          <w:sdtContent>
                            <w:p w14:paraId="27397A55" w14:textId="77777777" w:rsidR="00E2286C" w:rsidRPr="0035699A" w:rsidRDefault="00E2286C" w:rsidP="00E2286C">
                              <w:pPr>
                                <w:jc w:val="center"/>
                              </w:pPr>
                              <w:r w:rsidRPr="007A2683">
                                <w:t>CORPORACIÓN DOMINICANA DE EMPRESAS ELÉCTRICAS ESTATALES (CDEEE)</w:t>
                              </w:r>
                              <w:r>
                                <w:t xml:space="preserve"> </w:t>
                              </w:r>
                              <w:r w:rsidRPr="0035699A">
                                <w:t>CENTRAL TERMOELÉCTRICA PUNTA CATALINA (CTPC)</w:t>
                              </w:r>
                            </w:p>
                            <w:p w14:paraId="6316D6CF" w14:textId="77777777" w:rsidR="00E2286C" w:rsidRDefault="00E2286C" w:rsidP="00E2286C"/>
                            <w:p w14:paraId="7E3BAB6C" w14:textId="77777777" w:rsidR="00E2286C" w:rsidRPr="007A2683" w:rsidRDefault="00E2286C" w:rsidP="00E2286C"/>
                            <w:p w14:paraId="522C4179" w14:textId="77777777" w:rsidR="00E2286C" w:rsidRPr="007A2683" w:rsidRDefault="00691A6D" w:rsidP="00E2286C">
                              <w:pPr>
                                <w:rPr>
                                  <w:rStyle w:val="Style6"/>
                                </w:rPr>
                              </w:pPr>
                            </w:p>
                          </w:sdtContent>
                        </w:sdt>
                        <w:p w14:paraId="06D8A6E3" w14:textId="77777777" w:rsidR="00E2286C" w:rsidRPr="002E1412" w:rsidRDefault="00691A6D" w:rsidP="00E2286C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74E7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6920F32D" wp14:editId="25989DDE">
            <wp:simplePos x="0" y="0"/>
            <wp:positionH relativeFrom="margin">
              <wp:posOffset>4095750</wp:posOffset>
            </wp:positionH>
            <wp:positionV relativeFrom="topMargin">
              <wp:align>bottom</wp:align>
            </wp:positionV>
            <wp:extent cx="544830" cy="542925"/>
            <wp:effectExtent l="0" t="0" r="7620" b="9525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61D5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79A487F" wp14:editId="44DBF286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3AA8F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A487F" id="Text Box 20" o:spid="_x0000_s1036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4F3AA8F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D461D5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F3D5F9" wp14:editId="59647C62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96BCE08" w14:textId="77777777" w:rsidR="00BC61BD" w:rsidRPr="00BC61BD" w:rsidRDefault="0038424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84245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C21714" wp14:editId="743767E4">
                                      <wp:extent cx="815975" cy="533015"/>
                                      <wp:effectExtent l="0" t="0" r="3175" b="635"/>
                                      <wp:docPr id="20" name="Imagen 20" descr="Corporación Dominicana de Empresas Eléctricas Estatales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Corporación Dominicana de Empresas Eléctricas Estatales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794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18098" cy="53440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3D5F9" id="Text Box 2" o:spid="_x0000_s1037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96BCE08" w14:textId="77777777" w:rsidR="00BC61BD" w:rsidRPr="00BC61BD" w:rsidRDefault="00384245">
                          <w:pPr>
                            <w:rPr>
                              <w:lang w:val="en-US"/>
                            </w:rPr>
                          </w:pPr>
                          <w:r w:rsidRPr="00384245">
                            <w:rPr>
                              <w:noProof/>
                            </w:rPr>
                            <w:drawing>
                              <wp:inline distT="0" distB="0" distL="0" distR="0" wp14:anchorId="35C21714" wp14:editId="743767E4">
                                <wp:extent cx="815975" cy="533015"/>
                                <wp:effectExtent l="0" t="0" r="3175" b="635"/>
                                <wp:docPr id="20" name="Imagen 20" descr="Corporación Dominicana de Empresas Eléctricas Estatale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orporación Dominicana de Empresas Eléctricas Estatale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794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8098" cy="53440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B446E">
        <w:t xml:space="preserve">              </w:t>
      </w:r>
    </w:p>
    <w:p w14:paraId="0C4AB456" w14:textId="17BE8666" w:rsidR="00535962" w:rsidRPr="00535962" w:rsidRDefault="0035699A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148FBE2" wp14:editId="7B2CF2FF">
                <wp:simplePos x="0" y="0"/>
                <wp:positionH relativeFrom="column">
                  <wp:posOffset>3324225</wp:posOffset>
                </wp:positionH>
                <wp:positionV relativeFrom="paragraph">
                  <wp:posOffset>268605</wp:posOffset>
                </wp:positionV>
                <wp:extent cx="1866900" cy="276225"/>
                <wp:effectExtent l="0" t="0" r="0" b="9525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0B05C" w14:textId="77777777" w:rsidR="00F7443C" w:rsidRPr="004767CC" w:rsidRDefault="00691A6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8FBE2" id="Text Box 18" o:spid="_x0000_s1038" type="#_x0000_t202" style="position:absolute;margin-left:261.75pt;margin-top:21.15pt;width:147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" stroked="f">
                <v:textbox>
                  <w:txbxContent>
                    <w:p w14:paraId="7350B05C" w14:textId="77777777" w:rsidR="00F7443C" w:rsidRPr="004767CC" w:rsidRDefault="00691A6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461D5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766BB7" wp14:editId="171B1653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820904" w14:textId="00933C9B" w:rsidR="0026335F" w:rsidRPr="0026335F" w:rsidRDefault="00691A6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C2E22">
                                  <w:rPr>
                                    <w:rStyle w:val="Style5"/>
                                    <w:lang w:val="es-DO"/>
                                  </w:rPr>
                                  <w:t>15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66BB7" id="Text Box 12" o:spid="_x0000_s1039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CRE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" filled="f" stroked="f">
                <v:textbox>
                  <w:txbxContent>
                    <w:p w14:paraId="56820904" w14:textId="00933C9B" w:rsidR="0026335F" w:rsidRPr="0026335F" w:rsidRDefault="00691A6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C2E22">
                            <w:rPr>
                              <w:rStyle w:val="Style5"/>
                              <w:lang w:val="es-DO"/>
                            </w:rPr>
                            <w:t>15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F50A4E" w14:textId="5F4B70D4" w:rsidR="0037246F" w:rsidRDefault="00D461D5" w:rsidP="00B50B14">
      <w:pPr>
        <w:rPr>
          <w:sz w:val="22"/>
          <w:szCs w:val="22"/>
        </w:rPr>
      </w:pP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D10BC7" wp14:editId="47BD8AD6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54C8A" w14:textId="1C29F3C1" w:rsidR="0026335F" w:rsidRPr="00B374E7" w:rsidRDefault="0026335F" w:rsidP="0026335F">
                            <w:pPr>
                              <w:rPr>
                                <w:rStyle w:val="Style6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B1B2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374E7" w:rsidRPr="00B374E7">
                              <w:rPr>
                                <w:rStyle w:val="Style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10BC7" id="Text Box 13" o:spid="_x0000_s1040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ZJG4wEAAKgDAAAOAAAAZHJzL2Uyb0RvYy54bWysU9uO0zAQfUfiHyy/01y2BRo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cZVf5VSSVCtXZb5epRaievraoQ/vFQwsbmqONNSELg4PPkQ2onp6EptZuDd9nwbb298u6GG8&#10;Sewj4Zl6mJqJmbbm69g3immgPZIchDkuFG/adIA/ORspKjX3P/YCFWf9B0uWrIvlMmYrHZarNyUd&#10;8LLSXFaElQRV88DZvL0Ncx73Ds2uo07zECzckI3aJIXPrE70KQ5J+Cm6MW+X5/Tq+Qfb/gI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YzZJG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4154C8A" w14:textId="1C29F3C1" w:rsidR="0026335F" w:rsidRPr="00B374E7" w:rsidRDefault="0026335F" w:rsidP="0026335F">
                      <w:pPr>
                        <w:rPr>
                          <w:rStyle w:val="Style6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B1B2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374E7" w:rsidRPr="00B374E7">
                        <w:rPr>
                          <w:rStyle w:val="Style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90"/>
        <w:gridCol w:w="4852"/>
        <w:gridCol w:w="1867"/>
        <w:gridCol w:w="1276"/>
        <w:gridCol w:w="1701"/>
        <w:gridCol w:w="1559"/>
        <w:gridCol w:w="1843"/>
      </w:tblGrid>
      <w:tr w:rsidR="0037246F" w14:paraId="17054AFB" w14:textId="77777777" w:rsidTr="00567607">
        <w:trPr>
          <w:trHeight w:val="560"/>
          <w:jc w:val="center"/>
        </w:trPr>
        <w:tc>
          <w:tcPr>
            <w:tcW w:w="990" w:type="dxa"/>
            <w:vAlign w:val="center"/>
          </w:tcPr>
          <w:p w14:paraId="5B991B9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4852" w:type="dxa"/>
            <w:vAlign w:val="center"/>
          </w:tcPr>
          <w:p w14:paraId="1BC5489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867" w:type="dxa"/>
            <w:vAlign w:val="center"/>
          </w:tcPr>
          <w:p w14:paraId="7A7F0B5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6E403AA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246D8DF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9EC044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E6D504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2AD223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12984637" w14:textId="77777777" w:rsidTr="00567607">
        <w:trPr>
          <w:trHeight w:val="457"/>
          <w:jc w:val="center"/>
        </w:trPr>
        <w:tc>
          <w:tcPr>
            <w:tcW w:w="990" w:type="dxa"/>
          </w:tcPr>
          <w:p w14:paraId="25444D00" w14:textId="74081EBD" w:rsidR="008F2050" w:rsidRDefault="008F2050" w:rsidP="00BB657B">
            <w:pPr>
              <w:spacing w:after="0" w:line="240" w:lineRule="auto"/>
            </w:pPr>
          </w:p>
        </w:tc>
        <w:tc>
          <w:tcPr>
            <w:tcW w:w="4852" w:type="dxa"/>
          </w:tcPr>
          <w:p w14:paraId="75544424" w14:textId="33E85B6C" w:rsidR="0037246F" w:rsidRDefault="0037246F" w:rsidP="00BB657B">
            <w:pPr>
              <w:spacing w:after="0" w:line="240" w:lineRule="auto"/>
            </w:pPr>
          </w:p>
        </w:tc>
        <w:tc>
          <w:tcPr>
            <w:tcW w:w="1867" w:type="dxa"/>
          </w:tcPr>
          <w:p w14:paraId="3E13260A" w14:textId="2E55FD6F" w:rsidR="008F2050" w:rsidRDefault="008F205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B79B4EE" w14:textId="76903710" w:rsidR="0037246F" w:rsidRDefault="0037246F" w:rsidP="00A67129">
            <w:pPr>
              <w:tabs>
                <w:tab w:val="left" w:pos="855"/>
              </w:tabs>
              <w:spacing w:after="0" w:line="240" w:lineRule="auto"/>
            </w:pPr>
          </w:p>
        </w:tc>
        <w:tc>
          <w:tcPr>
            <w:tcW w:w="1701" w:type="dxa"/>
          </w:tcPr>
          <w:p w14:paraId="171EE5C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760E8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BB2BA0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D45ACD" w14:textId="77777777" w:rsidTr="00567607">
        <w:trPr>
          <w:trHeight w:val="477"/>
          <w:jc w:val="center"/>
        </w:trPr>
        <w:tc>
          <w:tcPr>
            <w:tcW w:w="990" w:type="dxa"/>
          </w:tcPr>
          <w:p w14:paraId="4B586D36" w14:textId="6962FB28" w:rsidR="008F2050" w:rsidRDefault="008F2050" w:rsidP="00BB657B">
            <w:pPr>
              <w:spacing w:after="0" w:line="240" w:lineRule="auto"/>
            </w:pPr>
          </w:p>
        </w:tc>
        <w:tc>
          <w:tcPr>
            <w:tcW w:w="4852" w:type="dxa"/>
          </w:tcPr>
          <w:p w14:paraId="5332677C" w14:textId="166CDCE5" w:rsidR="0037246F" w:rsidRDefault="0037246F" w:rsidP="00BB657B">
            <w:pPr>
              <w:spacing w:after="0" w:line="240" w:lineRule="auto"/>
            </w:pPr>
          </w:p>
        </w:tc>
        <w:tc>
          <w:tcPr>
            <w:tcW w:w="1867" w:type="dxa"/>
          </w:tcPr>
          <w:p w14:paraId="00667855" w14:textId="6B938BF3" w:rsidR="0037246F" w:rsidRDefault="0037246F" w:rsidP="00A67129">
            <w:pPr>
              <w:spacing w:after="0" w:line="240" w:lineRule="auto"/>
            </w:pPr>
          </w:p>
        </w:tc>
        <w:tc>
          <w:tcPr>
            <w:tcW w:w="1276" w:type="dxa"/>
          </w:tcPr>
          <w:p w14:paraId="38B3E05B" w14:textId="307DF7AE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7B2C4C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339E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7629AAA" w14:textId="77777777" w:rsidR="0037246F" w:rsidRDefault="0037246F" w:rsidP="00BB657B">
            <w:pPr>
              <w:spacing w:after="0" w:line="240" w:lineRule="auto"/>
            </w:pPr>
          </w:p>
        </w:tc>
      </w:tr>
      <w:tr w:rsidR="008A3692" w14:paraId="4346BE67" w14:textId="77777777" w:rsidTr="00567607">
        <w:trPr>
          <w:trHeight w:val="477"/>
          <w:jc w:val="center"/>
        </w:trPr>
        <w:tc>
          <w:tcPr>
            <w:tcW w:w="990" w:type="dxa"/>
          </w:tcPr>
          <w:p w14:paraId="31DF3610" w14:textId="0BC55EF7" w:rsidR="008A3692" w:rsidRDefault="008A3692" w:rsidP="00BB657B">
            <w:pPr>
              <w:spacing w:after="0" w:line="240" w:lineRule="auto"/>
            </w:pPr>
          </w:p>
        </w:tc>
        <w:tc>
          <w:tcPr>
            <w:tcW w:w="4852" w:type="dxa"/>
          </w:tcPr>
          <w:p w14:paraId="6D0FC508" w14:textId="5FCE6353" w:rsidR="008A3692" w:rsidRDefault="008A3692" w:rsidP="00BB657B">
            <w:pPr>
              <w:spacing w:after="0" w:line="240" w:lineRule="auto"/>
            </w:pPr>
          </w:p>
        </w:tc>
        <w:tc>
          <w:tcPr>
            <w:tcW w:w="1867" w:type="dxa"/>
          </w:tcPr>
          <w:p w14:paraId="49878FF9" w14:textId="5548AAD4" w:rsidR="008A3692" w:rsidRDefault="008A3692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06D1452" w14:textId="154A0FB1" w:rsidR="008A3692" w:rsidRDefault="008A3692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3B18334" w14:textId="77777777" w:rsidR="008A3692" w:rsidRDefault="008A3692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C032DA4" w14:textId="77777777" w:rsidR="008A3692" w:rsidRDefault="008A3692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0FADEEB" w14:textId="77777777" w:rsidR="008A3692" w:rsidRDefault="008A3692" w:rsidP="00BB657B">
            <w:pPr>
              <w:spacing w:after="0" w:line="240" w:lineRule="auto"/>
            </w:pPr>
          </w:p>
        </w:tc>
      </w:tr>
      <w:tr w:rsidR="007F6019" w14:paraId="45366E7D" w14:textId="77777777" w:rsidTr="00567607">
        <w:trPr>
          <w:trHeight w:val="477"/>
          <w:jc w:val="center"/>
        </w:trPr>
        <w:tc>
          <w:tcPr>
            <w:tcW w:w="990" w:type="dxa"/>
          </w:tcPr>
          <w:p w14:paraId="17F479B3" w14:textId="77777777" w:rsidR="007F6019" w:rsidRDefault="007F6019" w:rsidP="00BB657B">
            <w:pPr>
              <w:spacing w:after="0" w:line="240" w:lineRule="auto"/>
            </w:pPr>
          </w:p>
        </w:tc>
        <w:tc>
          <w:tcPr>
            <w:tcW w:w="4852" w:type="dxa"/>
          </w:tcPr>
          <w:p w14:paraId="18ED95E1" w14:textId="77777777" w:rsidR="007F6019" w:rsidRDefault="007F6019" w:rsidP="00BB657B">
            <w:pPr>
              <w:spacing w:after="0" w:line="240" w:lineRule="auto"/>
            </w:pPr>
          </w:p>
        </w:tc>
        <w:tc>
          <w:tcPr>
            <w:tcW w:w="1867" w:type="dxa"/>
          </w:tcPr>
          <w:p w14:paraId="6D9BA803" w14:textId="77777777" w:rsidR="007F6019" w:rsidRDefault="007F601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7895BAD" w14:textId="77777777" w:rsidR="007F6019" w:rsidRDefault="007F601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B8EB492" w14:textId="77777777" w:rsidR="007F6019" w:rsidRDefault="007F601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CB20BC5" w14:textId="77777777" w:rsidR="007F6019" w:rsidRDefault="007F601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57A7064" w14:textId="77777777" w:rsidR="007F6019" w:rsidRDefault="007F6019" w:rsidP="00BB657B">
            <w:pPr>
              <w:spacing w:after="0" w:line="240" w:lineRule="auto"/>
            </w:pPr>
          </w:p>
        </w:tc>
      </w:tr>
      <w:tr w:rsidR="0037246F" w14:paraId="2D5954AB" w14:textId="77777777" w:rsidTr="00567607">
        <w:trPr>
          <w:trHeight w:val="477"/>
          <w:jc w:val="center"/>
        </w:trPr>
        <w:tc>
          <w:tcPr>
            <w:tcW w:w="14088" w:type="dxa"/>
            <w:gridSpan w:val="7"/>
          </w:tcPr>
          <w:p w14:paraId="2A9FE3C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2F289DC" w14:textId="77777777" w:rsidR="0037246F" w:rsidRPr="00D90C2A" w:rsidRDefault="00615751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</w:t>
            </w:r>
            <w:r w:rsidR="0037246F">
              <w:rPr>
                <w:b/>
                <w:sz w:val="22"/>
                <w:szCs w:val="22"/>
              </w:rPr>
              <w:t>.</w:t>
            </w:r>
            <w:proofErr w:type="gramEnd"/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14:paraId="3D9F8FB8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="00615751" w:rsidRPr="00D90C2A">
              <w:rPr>
                <w:sz w:val="22"/>
                <w:szCs w:val="22"/>
              </w:rPr>
              <w:t>letras</w:t>
            </w:r>
            <w:r w:rsidR="00615751"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7120142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68C7125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817C436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CF2A5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6097A2C5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44C39A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461D5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D8420C3" wp14:editId="60E9BDB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C566F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420C3" id="Text Box 26" o:spid="_x0000_s1041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ARXw0C5gEAAKk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1CEC566F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14FC9" w14:textId="77777777" w:rsidR="00691A6D" w:rsidRDefault="00691A6D" w:rsidP="001007E7">
      <w:pPr>
        <w:spacing w:after="0" w:line="240" w:lineRule="auto"/>
      </w:pPr>
      <w:r>
        <w:separator/>
      </w:r>
    </w:p>
  </w:endnote>
  <w:endnote w:type="continuationSeparator" w:id="0">
    <w:p w14:paraId="09F46F61" w14:textId="77777777" w:rsidR="00691A6D" w:rsidRDefault="00691A6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D390" w14:textId="77777777" w:rsidR="001007E7" w:rsidRDefault="00D461D5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530602" wp14:editId="2E1A24EA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B81259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4A4CA5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50F3DFCC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A53060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2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4B81259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4A4CA5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50F3DFCC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785A039D" w14:textId="77777777" w:rsidR="001007E7" w:rsidRDefault="00D461D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06E299" wp14:editId="6F2FED42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5542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06E299" id="Text Box 1" o:spid="_x0000_s1043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67C5542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049A91A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CADE97A" wp14:editId="56E2A165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14E9291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DABE" w14:textId="77777777" w:rsidR="00691A6D" w:rsidRDefault="00691A6D" w:rsidP="001007E7">
      <w:pPr>
        <w:spacing w:after="0" w:line="240" w:lineRule="auto"/>
      </w:pPr>
      <w:r>
        <w:separator/>
      </w:r>
    </w:p>
  </w:footnote>
  <w:footnote w:type="continuationSeparator" w:id="0">
    <w:p w14:paraId="406C53C8" w14:textId="77777777" w:rsidR="00691A6D" w:rsidRDefault="00691A6D" w:rsidP="001007E7">
      <w:pPr>
        <w:spacing w:after="0" w:line="240" w:lineRule="auto"/>
      </w:pPr>
      <w:r>
        <w:continuationSeparator/>
      </w:r>
    </w:p>
  </w:footnote>
  <w:footnote w:id="1">
    <w:p w14:paraId="4F5682BF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4E2B82C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0254F"/>
    <w:rsid w:val="00017BB3"/>
    <w:rsid w:val="00034DD9"/>
    <w:rsid w:val="00094248"/>
    <w:rsid w:val="000C2E22"/>
    <w:rsid w:val="000D104C"/>
    <w:rsid w:val="001007E7"/>
    <w:rsid w:val="001020C0"/>
    <w:rsid w:val="0010609E"/>
    <w:rsid w:val="00120D25"/>
    <w:rsid w:val="00123B8D"/>
    <w:rsid w:val="0012439A"/>
    <w:rsid w:val="00157600"/>
    <w:rsid w:val="00170EC5"/>
    <w:rsid w:val="00194FF2"/>
    <w:rsid w:val="001A1150"/>
    <w:rsid w:val="001A1C93"/>
    <w:rsid w:val="001F73A7"/>
    <w:rsid w:val="00200073"/>
    <w:rsid w:val="00250A71"/>
    <w:rsid w:val="00253DBA"/>
    <w:rsid w:val="0026335F"/>
    <w:rsid w:val="002860A4"/>
    <w:rsid w:val="002971F5"/>
    <w:rsid w:val="002A2835"/>
    <w:rsid w:val="002C4A7E"/>
    <w:rsid w:val="002E1412"/>
    <w:rsid w:val="00314023"/>
    <w:rsid w:val="0031441A"/>
    <w:rsid w:val="0032514C"/>
    <w:rsid w:val="00351DE8"/>
    <w:rsid w:val="0035699A"/>
    <w:rsid w:val="0037246F"/>
    <w:rsid w:val="00384245"/>
    <w:rsid w:val="0038515C"/>
    <w:rsid w:val="00385801"/>
    <w:rsid w:val="003A4539"/>
    <w:rsid w:val="003B29C3"/>
    <w:rsid w:val="003B38E0"/>
    <w:rsid w:val="003B4218"/>
    <w:rsid w:val="003D3D31"/>
    <w:rsid w:val="00403697"/>
    <w:rsid w:val="0042490F"/>
    <w:rsid w:val="004605B7"/>
    <w:rsid w:val="00466B9C"/>
    <w:rsid w:val="0047137A"/>
    <w:rsid w:val="004767CC"/>
    <w:rsid w:val="0049643D"/>
    <w:rsid w:val="004B446E"/>
    <w:rsid w:val="004C4743"/>
    <w:rsid w:val="004E4F9F"/>
    <w:rsid w:val="00506920"/>
    <w:rsid w:val="00507055"/>
    <w:rsid w:val="00517B9E"/>
    <w:rsid w:val="00535962"/>
    <w:rsid w:val="00567607"/>
    <w:rsid w:val="00572665"/>
    <w:rsid w:val="005A49C4"/>
    <w:rsid w:val="005B3B95"/>
    <w:rsid w:val="005B442B"/>
    <w:rsid w:val="005D0D63"/>
    <w:rsid w:val="005D4DCF"/>
    <w:rsid w:val="005F3F97"/>
    <w:rsid w:val="00611A07"/>
    <w:rsid w:val="0061209A"/>
    <w:rsid w:val="00615751"/>
    <w:rsid w:val="0062592A"/>
    <w:rsid w:val="006506D0"/>
    <w:rsid w:val="00651E48"/>
    <w:rsid w:val="006709BC"/>
    <w:rsid w:val="00691A6D"/>
    <w:rsid w:val="006948B9"/>
    <w:rsid w:val="00735474"/>
    <w:rsid w:val="00780880"/>
    <w:rsid w:val="007979DD"/>
    <w:rsid w:val="007A2683"/>
    <w:rsid w:val="007B4164"/>
    <w:rsid w:val="007B6F6F"/>
    <w:rsid w:val="007D0589"/>
    <w:rsid w:val="007F2AC2"/>
    <w:rsid w:val="007F6019"/>
    <w:rsid w:val="00810515"/>
    <w:rsid w:val="00830566"/>
    <w:rsid w:val="0083342F"/>
    <w:rsid w:val="00854B4F"/>
    <w:rsid w:val="008A3692"/>
    <w:rsid w:val="008B1B2F"/>
    <w:rsid w:val="008B3AE5"/>
    <w:rsid w:val="008D0F23"/>
    <w:rsid w:val="008D66B7"/>
    <w:rsid w:val="008E04D3"/>
    <w:rsid w:val="008F2050"/>
    <w:rsid w:val="009002B4"/>
    <w:rsid w:val="00932444"/>
    <w:rsid w:val="009429F0"/>
    <w:rsid w:val="00957FDA"/>
    <w:rsid w:val="009773D3"/>
    <w:rsid w:val="009A2AEC"/>
    <w:rsid w:val="009B0931"/>
    <w:rsid w:val="009E0472"/>
    <w:rsid w:val="00A16099"/>
    <w:rsid w:val="00A24343"/>
    <w:rsid w:val="00A55C46"/>
    <w:rsid w:val="00A63150"/>
    <w:rsid w:val="00A640BD"/>
    <w:rsid w:val="00A67129"/>
    <w:rsid w:val="00AB4966"/>
    <w:rsid w:val="00AC7631"/>
    <w:rsid w:val="00AD7919"/>
    <w:rsid w:val="00AF0D2F"/>
    <w:rsid w:val="00B3101F"/>
    <w:rsid w:val="00B374E7"/>
    <w:rsid w:val="00B420BA"/>
    <w:rsid w:val="00B50B14"/>
    <w:rsid w:val="00B61D08"/>
    <w:rsid w:val="00B62EEF"/>
    <w:rsid w:val="00B6560E"/>
    <w:rsid w:val="00B82170"/>
    <w:rsid w:val="00B9237C"/>
    <w:rsid w:val="00B97B51"/>
    <w:rsid w:val="00BA3923"/>
    <w:rsid w:val="00BC1D0C"/>
    <w:rsid w:val="00BC61BD"/>
    <w:rsid w:val="00BE3D90"/>
    <w:rsid w:val="00BE4FB0"/>
    <w:rsid w:val="00BF1AD5"/>
    <w:rsid w:val="00C045FE"/>
    <w:rsid w:val="00C21576"/>
    <w:rsid w:val="00C25551"/>
    <w:rsid w:val="00C3432F"/>
    <w:rsid w:val="00C66D08"/>
    <w:rsid w:val="00C82A2C"/>
    <w:rsid w:val="00C95962"/>
    <w:rsid w:val="00CA4661"/>
    <w:rsid w:val="00CB5765"/>
    <w:rsid w:val="00CE67A3"/>
    <w:rsid w:val="00D24FA7"/>
    <w:rsid w:val="00D31E4F"/>
    <w:rsid w:val="00D461D5"/>
    <w:rsid w:val="00D64696"/>
    <w:rsid w:val="00D7037C"/>
    <w:rsid w:val="00D82F65"/>
    <w:rsid w:val="00D90D49"/>
    <w:rsid w:val="00DB7546"/>
    <w:rsid w:val="00DC2F9C"/>
    <w:rsid w:val="00DC5D96"/>
    <w:rsid w:val="00DD4F3E"/>
    <w:rsid w:val="00E13E55"/>
    <w:rsid w:val="00E158E6"/>
    <w:rsid w:val="00E2286C"/>
    <w:rsid w:val="00E3360B"/>
    <w:rsid w:val="00E3513F"/>
    <w:rsid w:val="00E96D05"/>
    <w:rsid w:val="00EA7406"/>
    <w:rsid w:val="00EB128A"/>
    <w:rsid w:val="00EE6973"/>
    <w:rsid w:val="00F116C5"/>
    <w:rsid w:val="00F14784"/>
    <w:rsid w:val="00F225BF"/>
    <w:rsid w:val="00F25B99"/>
    <w:rsid w:val="00F34511"/>
    <w:rsid w:val="00F4086F"/>
    <w:rsid w:val="00F51395"/>
    <w:rsid w:val="00F53753"/>
    <w:rsid w:val="00F7167E"/>
    <w:rsid w:val="00F7443C"/>
    <w:rsid w:val="00FA5795"/>
    <w:rsid w:val="00FC280C"/>
    <w:rsid w:val="00FC2870"/>
    <w:rsid w:val="00FD16E5"/>
    <w:rsid w:val="00FD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5AE9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124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0D14A-19DB-4D1B-B697-1A912BEE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10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Treicy Luisiana Santana Aquino</cp:lastModifiedBy>
  <cp:revision>25</cp:revision>
  <cp:lastPrinted>2021-12-13T14:50:00Z</cp:lastPrinted>
  <dcterms:created xsi:type="dcterms:W3CDTF">2022-04-13T13:46:00Z</dcterms:created>
  <dcterms:modified xsi:type="dcterms:W3CDTF">2022-06-15T12:03:00Z</dcterms:modified>
</cp:coreProperties>
</file>